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53" w:rsidRPr="00E32A78" w:rsidRDefault="00486153" w:rsidP="00D2594C">
      <w:pPr>
        <w:spacing w:after="0" w:line="360" w:lineRule="auto"/>
        <w:jc w:val="center"/>
      </w:pPr>
      <w:r w:rsidRPr="00E32A78">
        <w:t>С О Г Л А Ш Е Н И Е</w:t>
      </w:r>
    </w:p>
    <w:p w:rsidR="00486153" w:rsidRPr="00E32A78" w:rsidRDefault="00486153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Тарского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486153" w:rsidRPr="00E32A78" w:rsidRDefault="00486153" w:rsidP="00BD4CDF">
      <w:pPr>
        <w:spacing w:after="0" w:line="240" w:lineRule="auto"/>
      </w:pPr>
    </w:p>
    <w:p w:rsidR="00486153" w:rsidRPr="00E32A78" w:rsidRDefault="00486153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22 ноября 2017</w:t>
      </w:r>
      <w:r w:rsidRPr="00E32A78">
        <w:t xml:space="preserve"> года</w:t>
      </w:r>
    </w:p>
    <w:p w:rsidR="00486153" w:rsidRPr="00E32A78" w:rsidRDefault="00486153" w:rsidP="004B0B2F">
      <w:pPr>
        <w:spacing w:after="0" w:line="240" w:lineRule="auto"/>
        <w:jc w:val="both"/>
      </w:pPr>
    </w:p>
    <w:p w:rsidR="00486153" w:rsidRPr="00E32A78" w:rsidRDefault="00486153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Тарского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Сотиева Эльбруса Давидовича</w:t>
      </w:r>
      <w:r w:rsidRPr="00E32A78">
        <w:t xml:space="preserve">, действующего на основании Устава </w:t>
      </w:r>
      <w:r>
        <w:t>Тарского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Тарского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486153" w:rsidRPr="00E32A78" w:rsidRDefault="00486153" w:rsidP="00A2713D">
      <w:pPr>
        <w:spacing w:after="0" w:line="240" w:lineRule="auto"/>
        <w:jc w:val="both"/>
      </w:pPr>
    </w:p>
    <w:p w:rsidR="00486153" w:rsidRPr="00E32A78" w:rsidRDefault="00486153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486153" w:rsidRPr="00E32A78" w:rsidRDefault="00486153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486153" w:rsidRPr="00E32A78" w:rsidRDefault="00486153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486153" w:rsidRPr="00E32A78" w:rsidRDefault="00486153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486153" w:rsidRPr="00E32A78" w:rsidRDefault="00486153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486153" w:rsidRPr="00E32A78" w:rsidRDefault="00486153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86153" w:rsidRPr="00E32A78" w:rsidRDefault="00486153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86153" w:rsidRDefault="00486153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486153" w:rsidRDefault="00486153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486153" w:rsidRPr="00E32A78" w:rsidRDefault="00486153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Тарского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486153" w:rsidRPr="00E32A78" w:rsidRDefault="00486153" w:rsidP="00865ED1">
      <w:pPr>
        <w:spacing w:after="0" w:line="240" w:lineRule="auto"/>
        <w:jc w:val="both"/>
      </w:pPr>
    </w:p>
    <w:p w:rsidR="00486153" w:rsidRDefault="00486153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486153" w:rsidRDefault="00486153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486153" w:rsidRPr="00E32A78" w:rsidRDefault="00486153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486153" w:rsidRPr="00E32A78" w:rsidRDefault="00486153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486153" w:rsidRPr="00E32A78" w:rsidRDefault="00486153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486153" w:rsidRDefault="00486153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486153" w:rsidRPr="00E32A78" w:rsidRDefault="00486153" w:rsidP="006C5963">
      <w:pPr>
        <w:spacing w:after="0" w:line="240" w:lineRule="auto"/>
        <w:jc w:val="both"/>
      </w:pPr>
    </w:p>
    <w:p w:rsidR="00486153" w:rsidRDefault="00486153" w:rsidP="006C5963">
      <w:pPr>
        <w:spacing w:after="0" w:line="240" w:lineRule="auto"/>
        <w:jc w:val="both"/>
      </w:pPr>
    </w:p>
    <w:p w:rsidR="00486153" w:rsidRPr="00E32A78" w:rsidRDefault="00486153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486153" w:rsidRDefault="00486153" w:rsidP="006C5963">
      <w:pPr>
        <w:spacing w:after="0" w:line="240" w:lineRule="auto"/>
        <w:jc w:val="both"/>
      </w:pPr>
    </w:p>
    <w:p w:rsidR="00486153" w:rsidRPr="00E32A78" w:rsidRDefault="00486153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486153" w:rsidRDefault="00486153" w:rsidP="006C5963">
      <w:pPr>
        <w:spacing w:after="0" w:line="240" w:lineRule="auto"/>
        <w:jc w:val="both"/>
      </w:pPr>
    </w:p>
    <w:p w:rsidR="00486153" w:rsidRDefault="00486153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486153" w:rsidRPr="00E32A78" w:rsidRDefault="00486153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486153" w:rsidRPr="00E32A78" w:rsidRDefault="00486153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486153" w:rsidRPr="00E32A78" w:rsidRDefault="00486153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486153" w:rsidRDefault="00486153" w:rsidP="006C5963">
      <w:pPr>
        <w:spacing w:after="0" w:line="240" w:lineRule="auto"/>
        <w:jc w:val="both"/>
      </w:pPr>
    </w:p>
    <w:p w:rsidR="00486153" w:rsidRPr="00E32A78" w:rsidRDefault="00486153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486153" w:rsidRPr="00E32A78" w:rsidRDefault="00486153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486153" w:rsidRPr="00E32A78" w:rsidRDefault="00486153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486153" w:rsidRPr="00E32A78" w:rsidRDefault="00486153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486153" w:rsidRDefault="00486153" w:rsidP="005E6DC3">
      <w:pPr>
        <w:spacing w:after="0" w:line="240" w:lineRule="auto"/>
        <w:jc w:val="both"/>
      </w:pPr>
    </w:p>
    <w:p w:rsidR="00486153" w:rsidRDefault="00486153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486153" w:rsidRPr="00E32A78" w:rsidRDefault="00486153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486153" w:rsidRPr="00E32A78" w:rsidRDefault="00486153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486153" w:rsidRDefault="00486153" w:rsidP="00D036AE">
      <w:pPr>
        <w:spacing w:after="0" w:line="240" w:lineRule="auto"/>
        <w:jc w:val="both"/>
      </w:pPr>
    </w:p>
    <w:p w:rsidR="00486153" w:rsidRDefault="00486153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486153" w:rsidRPr="00E32A78" w:rsidRDefault="00486153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486153" w:rsidRPr="00E32A78" w:rsidRDefault="00486153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486153" w:rsidRPr="00E32A78" w:rsidRDefault="00486153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486153" w:rsidRPr="00E32A78" w:rsidRDefault="00486153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486153" w:rsidRPr="00E32A78" w:rsidRDefault="00486153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486153" w:rsidRPr="00E32A78" w:rsidRDefault="00486153" w:rsidP="00707926">
      <w:pPr>
        <w:spacing w:after="0" w:line="240" w:lineRule="auto"/>
        <w:jc w:val="both"/>
      </w:pPr>
    </w:p>
    <w:p w:rsidR="00486153" w:rsidRPr="00E32A78" w:rsidRDefault="00486153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486153" w:rsidRPr="00E32A78" w:rsidRDefault="00486153" w:rsidP="00707926">
      <w:pPr>
        <w:spacing w:after="0" w:line="240" w:lineRule="auto"/>
        <w:jc w:val="both"/>
      </w:pPr>
    </w:p>
    <w:p w:rsidR="00486153" w:rsidRPr="00E32A78" w:rsidRDefault="00486153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486153" w:rsidRPr="00E32A78" w:rsidRDefault="00486153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486153" w:rsidRDefault="00486153" w:rsidP="001C6084">
      <w:pPr>
        <w:spacing w:after="0" w:line="240" w:lineRule="auto"/>
        <w:jc w:val="center"/>
      </w:pPr>
    </w:p>
    <w:p w:rsidR="00486153" w:rsidRPr="00E32A78" w:rsidRDefault="00486153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486153" w:rsidRPr="00E32A78" w:rsidRDefault="00486153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486153" w:rsidRPr="00E32A78" w:rsidRDefault="00486153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486153" w:rsidRDefault="00486153" w:rsidP="00AC23B7">
      <w:pPr>
        <w:spacing w:after="0" w:line="240" w:lineRule="auto"/>
        <w:jc w:val="both"/>
      </w:pPr>
    </w:p>
    <w:p w:rsidR="00486153" w:rsidRPr="00E32A78" w:rsidRDefault="00486153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486153" w:rsidRPr="00E32A78" w:rsidRDefault="00486153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Тарского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>
              <w:t>363106, РСО-Алания, Пригородный район, с. Тарское, ул. Ленина, 17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1512007723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40204810700000000082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486153" w:rsidRPr="003C29E3">
        <w:tc>
          <w:tcPr>
            <w:tcW w:w="4785" w:type="dxa"/>
          </w:tcPr>
          <w:p w:rsidR="00486153" w:rsidRPr="003C29E3" w:rsidRDefault="00486153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486153" w:rsidRPr="003C29E3" w:rsidRDefault="00486153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486153" w:rsidRPr="003C29E3">
        <w:tc>
          <w:tcPr>
            <w:tcW w:w="4785" w:type="dxa"/>
          </w:tcPr>
          <w:p w:rsidR="00486153" w:rsidRDefault="00486153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Тарского сельского поселения</w:t>
            </w:r>
            <w:r w:rsidRPr="003C29E3">
              <w:t xml:space="preserve"> </w:t>
            </w:r>
          </w:p>
          <w:p w:rsidR="00486153" w:rsidRPr="003C29E3" w:rsidRDefault="00486153" w:rsidP="00863C40">
            <w:pPr>
              <w:spacing w:after="0" w:line="240" w:lineRule="auto"/>
            </w:pPr>
          </w:p>
          <w:p w:rsidR="00486153" w:rsidRPr="003C29E3" w:rsidRDefault="00486153" w:rsidP="00863C40">
            <w:pPr>
              <w:spacing w:after="0" w:line="240" w:lineRule="auto"/>
            </w:pPr>
          </w:p>
          <w:p w:rsidR="00486153" w:rsidRPr="003C29E3" w:rsidRDefault="00486153" w:rsidP="00863C40">
            <w:pPr>
              <w:spacing w:after="0" w:line="240" w:lineRule="auto"/>
            </w:pPr>
          </w:p>
          <w:p w:rsidR="00486153" w:rsidRPr="003C29E3" w:rsidRDefault="00486153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Э.Д. Сотиев </w:t>
            </w:r>
          </w:p>
          <w:p w:rsidR="00486153" w:rsidRPr="003C29E3" w:rsidRDefault="00486153" w:rsidP="00863C40">
            <w:pPr>
              <w:spacing w:after="0" w:line="240" w:lineRule="auto"/>
            </w:pPr>
          </w:p>
          <w:p w:rsidR="00486153" w:rsidRPr="003C29E3" w:rsidRDefault="00486153" w:rsidP="00863C40">
            <w:pPr>
              <w:spacing w:after="0" w:line="240" w:lineRule="auto"/>
            </w:pPr>
            <w:r>
              <w:t>21.11.</w:t>
            </w:r>
            <w:r w:rsidRPr="003C29E3">
              <w:t>2017</w:t>
            </w:r>
          </w:p>
          <w:p w:rsidR="00486153" w:rsidRPr="003C29E3" w:rsidRDefault="00486153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486153" w:rsidRPr="003C29E3" w:rsidRDefault="00486153" w:rsidP="00863C40">
            <w:pPr>
              <w:spacing w:after="0" w:line="240" w:lineRule="auto"/>
            </w:pPr>
            <w:r w:rsidRPr="003C29E3">
              <w:t>МП.</w:t>
            </w:r>
          </w:p>
          <w:p w:rsidR="00486153" w:rsidRPr="003C29E3" w:rsidRDefault="00486153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486153" w:rsidRPr="003C29E3" w:rsidRDefault="00486153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486153" w:rsidRPr="003C29E3" w:rsidRDefault="00486153" w:rsidP="00863C40">
            <w:pPr>
              <w:spacing w:after="0" w:line="240" w:lineRule="auto"/>
              <w:jc w:val="right"/>
            </w:pPr>
          </w:p>
          <w:p w:rsidR="00486153" w:rsidRPr="003C29E3" w:rsidRDefault="00486153" w:rsidP="00863C40">
            <w:pPr>
              <w:spacing w:after="0" w:line="240" w:lineRule="auto"/>
              <w:jc w:val="right"/>
            </w:pPr>
          </w:p>
          <w:p w:rsidR="00486153" w:rsidRPr="003C29E3" w:rsidRDefault="00486153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486153" w:rsidRPr="003C29E3" w:rsidRDefault="00486153" w:rsidP="00863C40">
            <w:pPr>
              <w:spacing w:after="0" w:line="240" w:lineRule="auto"/>
              <w:jc w:val="right"/>
            </w:pPr>
          </w:p>
          <w:p w:rsidR="00486153" w:rsidRPr="003C29E3" w:rsidRDefault="00486153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486153" w:rsidRDefault="00486153" w:rsidP="00863C40">
            <w:pPr>
              <w:spacing w:after="0" w:line="240" w:lineRule="auto"/>
            </w:pPr>
          </w:p>
          <w:p w:rsidR="00486153" w:rsidRPr="003C29E3" w:rsidRDefault="00486153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486153" w:rsidRPr="00E32A78" w:rsidRDefault="00486153" w:rsidP="00C465D0">
      <w:pPr>
        <w:pStyle w:val="ListParagraph"/>
        <w:spacing w:after="0" w:line="240" w:lineRule="auto"/>
        <w:ind w:left="0"/>
        <w:jc w:val="both"/>
      </w:pPr>
    </w:p>
    <w:sectPr w:rsidR="00486153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65718"/>
    <w:rsid w:val="00167FC3"/>
    <w:rsid w:val="00174A49"/>
    <w:rsid w:val="001C6084"/>
    <w:rsid w:val="00212AE3"/>
    <w:rsid w:val="00247883"/>
    <w:rsid w:val="002748E4"/>
    <w:rsid w:val="00276411"/>
    <w:rsid w:val="002D26C0"/>
    <w:rsid w:val="00302555"/>
    <w:rsid w:val="00311573"/>
    <w:rsid w:val="00330CB7"/>
    <w:rsid w:val="0038585C"/>
    <w:rsid w:val="003B684F"/>
    <w:rsid w:val="003C29E3"/>
    <w:rsid w:val="003C5F28"/>
    <w:rsid w:val="003D0C6B"/>
    <w:rsid w:val="004013C8"/>
    <w:rsid w:val="00405315"/>
    <w:rsid w:val="0041697A"/>
    <w:rsid w:val="00445F9C"/>
    <w:rsid w:val="004612BA"/>
    <w:rsid w:val="00486153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4EF5"/>
    <w:rsid w:val="00966DD2"/>
    <w:rsid w:val="009817F4"/>
    <w:rsid w:val="00A03B26"/>
    <w:rsid w:val="00A2713D"/>
    <w:rsid w:val="00A43133"/>
    <w:rsid w:val="00A5315E"/>
    <w:rsid w:val="00A554CA"/>
    <w:rsid w:val="00A83455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F12A4C"/>
    <w:rsid w:val="00F54564"/>
    <w:rsid w:val="00F639B0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218</TotalTime>
  <Pages>6</Pages>
  <Words>1594</Words>
  <Characters>9092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13</cp:revision>
  <cp:lastPrinted>2017-12-12T11:43:00Z</cp:lastPrinted>
  <dcterms:created xsi:type="dcterms:W3CDTF">2017-11-09T12:29:00Z</dcterms:created>
  <dcterms:modified xsi:type="dcterms:W3CDTF">2017-12-12T11:50:00Z</dcterms:modified>
</cp:coreProperties>
</file>